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A2252" w14:textId="602F483D" w:rsidR="00BA00AB" w:rsidRDefault="00330D9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LEGER</w:t>
      </w:r>
      <w:r>
        <w:rPr>
          <w:rFonts w:cs="Times New Roman"/>
          <w:szCs w:val="24"/>
        </w:rPr>
        <w:t xml:space="preserve">       (fl.1471-2)</w:t>
      </w:r>
    </w:p>
    <w:p w14:paraId="10F3380F" w14:textId="02351B56" w:rsidR="00330D9B" w:rsidRDefault="00330D9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Scrivener.</w:t>
      </w:r>
    </w:p>
    <w:p w14:paraId="4A6656BB" w14:textId="531A2F62" w:rsidR="00330D9B" w:rsidRDefault="00330D9B" w:rsidP="009139A6">
      <w:pPr>
        <w:pStyle w:val="NoSpacing"/>
        <w:rPr>
          <w:rFonts w:cs="Times New Roman"/>
          <w:szCs w:val="24"/>
        </w:rPr>
      </w:pPr>
    </w:p>
    <w:p w14:paraId="2E989F37" w14:textId="3020C7F0" w:rsidR="00330D9B" w:rsidRDefault="00330D9B" w:rsidP="009139A6">
      <w:pPr>
        <w:pStyle w:val="NoSpacing"/>
        <w:rPr>
          <w:rFonts w:cs="Times New Roman"/>
          <w:szCs w:val="24"/>
        </w:rPr>
      </w:pPr>
    </w:p>
    <w:p w14:paraId="74A31C8C" w14:textId="7256F3A9" w:rsidR="00330D9B" w:rsidRDefault="00330D9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1471-2</w:t>
      </w:r>
      <w:r>
        <w:rPr>
          <w:rFonts w:cs="Times New Roman"/>
          <w:szCs w:val="24"/>
        </w:rPr>
        <w:tab/>
      </w:r>
      <w:r w:rsidR="009F6A3F">
        <w:rPr>
          <w:rFonts w:cs="Times New Roman"/>
          <w:szCs w:val="24"/>
        </w:rPr>
        <w:t>He paid 20s for his entry into the Cutlers’ Company.</w:t>
      </w:r>
    </w:p>
    <w:p w14:paraId="578825D7" w14:textId="23C89B54" w:rsidR="009F6A3F" w:rsidRDefault="009F6A3F" w:rsidP="009F6A3F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(“History of the Cutlers’ Company of London and of the Minor Cutlery Crafts, With</w:t>
      </w:r>
      <w:r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Biographical Notices of Early London Cutlers” by Charles Welch vol.I published by</w:t>
      </w:r>
      <w:r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the Cutlers’ Company 1916 p.</w:t>
      </w:r>
      <w:r>
        <w:rPr>
          <w:rFonts w:eastAsia="Times New Roman" w:cs="Times New Roman"/>
          <w:szCs w:val="24"/>
        </w:rPr>
        <w:t>363)</w:t>
      </w:r>
    </w:p>
    <w:p w14:paraId="61FBA953" w14:textId="0E9BBDC1" w:rsidR="009F6A3F" w:rsidRDefault="009F6A3F" w:rsidP="009F6A3F">
      <w:pPr>
        <w:pStyle w:val="NoSpacing"/>
        <w:rPr>
          <w:rFonts w:eastAsia="Times New Roman" w:cs="Times New Roman"/>
          <w:szCs w:val="24"/>
        </w:rPr>
      </w:pPr>
    </w:p>
    <w:p w14:paraId="07CB5E79" w14:textId="1FF3F4C4" w:rsidR="009F6A3F" w:rsidRDefault="009F6A3F" w:rsidP="009F6A3F">
      <w:pPr>
        <w:pStyle w:val="NoSpacing"/>
        <w:rPr>
          <w:rFonts w:eastAsia="Times New Roman" w:cs="Times New Roman"/>
          <w:szCs w:val="24"/>
        </w:rPr>
      </w:pPr>
    </w:p>
    <w:p w14:paraId="6D01CE81" w14:textId="4F9AE4AB" w:rsidR="009F6A3F" w:rsidRDefault="009F6A3F" w:rsidP="009F6A3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20 February 2023</w:t>
      </w:r>
    </w:p>
    <w:p w14:paraId="0CCE85EC" w14:textId="1D208977" w:rsidR="009F6A3F" w:rsidRPr="00330D9B" w:rsidRDefault="009F6A3F" w:rsidP="009139A6">
      <w:pPr>
        <w:pStyle w:val="NoSpacing"/>
        <w:rPr>
          <w:rFonts w:cs="Times New Roman"/>
          <w:szCs w:val="24"/>
        </w:rPr>
      </w:pPr>
    </w:p>
    <w:sectPr w:rsidR="009F6A3F" w:rsidRPr="00330D9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A599C" w14:textId="77777777" w:rsidR="00330D9B" w:rsidRDefault="00330D9B" w:rsidP="009139A6">
      <w:r>
        <w:separator/>
      </w:r>
    </w:p>
  </w:endnote>
  <w:endnote w:type="continuationSeparator" w:id="0">
    <w:p w14:paraId="0BB3378A" w14:textId="77777777" w:rsidR="00330D9B" w:rsidRDefault="00330D9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FBE8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1D8A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B967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38A84" w14:textId="77777777" w:rsidR="00330D9B" w:rsidRDefault="00330D9B" w:rsidP="009139A6">
      <w:r>
        <w:separator/>
      </w:r>
    </w:p>
  </w:footnote>
  <w:footnote w:type="continuationSeparator" w:id="0">
    <w:p w14:paraId="54A0327A" w14:textId="77777777" w:rsidR="00330D9B" w:rsidRDefault="00330D9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003E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C51E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F91B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D9B"/>
    <w:rsid w:val="000666E0"/>
    <w:rsid w:val="002510B7"/>
    <w:rsid w:val="00330D9B"/>
    <w:rsid w:val="005C130B"/>
    <w:rsid w:val="00826F5C"/>
    <w:rsid w:val="009139A6"/>
    <w:rsid w:val="009448BB"/>
    <w:rsid w:val="00947624"/>
    <w:rsid w:val="009F6A3F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BD080D"/>
  <w15:chartTrackingRefBased/>
  <w15:docId w15:val="{595820A1-8735-4E84-A2DE-2729B6C96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14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2023-02-20T10:50:00Z</dcterms:created>
  <dcterms:modified xsi:type="dcterms:W3CDTF">2023-02-20T11:04:00Z</dcterms:modified>
</cp:coreProperties>
</file>